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496A" w:rsidRDefault="000D496A" w:rsidP="00A42E0E">
      <w:pPr>
        <w:spacing w:after="480"/>
        <w:jc w:val="center"/>
        <w:rPr>
          <w:b/>
          <w:caps/>
        </w:rPr>
      </w:pPr>
      <w:r w:rsidRPr="00AD75AE">
        <w:rPr>
          <w:b/>
          <w:caps/>
        </w:rPr>
        <w:t xml:space="preserve">Docket No. </w:t>
      </w:r>
      <w:r w:rsidR="00E23DA2">
        <w:rPr>
          <w:b/>
          <w:caps/>
        </w:rPr>
        <w:t>49</w:t>
      </w:r>
      <w:r w:rsidR="00D615BC">
        <w:rPr>
          <w:b/>
          <w:caps/>
        </w:rPr>
        <w:t>009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583"/>
        <w:gridCol w:w="367"/>
        <w:gridCol w:w="4396"/>
      </w:tblGrid>
      <w:tr w:rsidR="000D496A" w:rsidTr="00736992">
        <w:trPr>
          <w:jc w:val="center"/>
        </w:trPr>
        <w:tc>
          <w:tcPr>
            <w:tcW w:w="4583" w:type="dxa"/>
          </w:tcPr>
          <w:p w:rsidR="000D496A" w:rsidRPr="00625C37" w:rsidRDefault="00736992" w:rsidP="00D615BC">
            <w:pPr>
              <w:jc w:val="left"/>
              <w:rPr>
                <w:b/>
                <w:caps/>
                <w:szCs w:val="24"/>
              </w:rPr>
            </w:pPr>
            <w:r w:rsidRPr="00736992">
              <w:rPr>
                <w:b/>
                <w:caps/>
                <w:szCs w:val="24"/>
              </w:rPr>
              <w:t xml:space="preserve">NOTICE OF </w:t>
            </w:r>
            <w:r w:rsidR="00D615BC">
              <w:rPr>
                <w:b/>
                <w:caps/>
                <w:szCs w:val="24"/>
              </w:rPr>
              <w:t>WEST PLAINS Tele</w:t>
            </w:r>
            <w:r w:rsidRPr="00736992">
              <w:rPr>
                <w:b/>
                <w:caps/>
                <w:szCs w:val="24"/>
              </w:rPr>
              <w:t>COM</w:t>
            </w:r>
            <w:r w:rsidR="00D615BC">
              <w:rPr>
                <w:b/>
                <w:caps/>
                <w:szCs w:val="24"/>
              </w:rPr>
              <w:t>mu</w:t>
            </w:r>
            <w:r w:rsidRPr="00736992">
              <w:rPr>
                <w:b/>
                <w:caps/>
                <w:szCs w:val="24"/>
              </w:rPr>
              <w:t>N</w:t>
            </w:r>
            <w:r w:rsidR="00D615BC">
              <w:rPr>
                <w:b/>
                <w:caps/>
                <w:szCs w:val="24"/>
              </w:rPr>
              <w:t>ications, inc.</w:t>
            </w:r>
            <w:r w:rsidRPr="00736992">
              <w:rPr>
                <w:b/>
                <w:caps/>
                <w:szCs w:val="24"/>
              </w:rPr>
              <w:t xml:space="preserve"> FOR TEXAS UNIVERSAL SERVICE FUND ELECTION UNDER 16 TAC § 26.407</w:t>
            </w:r>
          </w:p>
        </w:tc>
        <w:tc>
          <w:tcPr>
            <w:tcW w:w="367" w:type="dxa"/>
          </w:tcPr>
          <w:p w:rsidR="000D496A" w:rsidRPr="000C24B7" w:rsidRDefault="000D496A" w:rsidP="000D496A">
            <w:pPr>
              <w:rPr>
                <w:rStyle w:val="StyleBold"/>
                <w:rFonts w:eastAsia="SimSun"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  <w:p w:rsidR="000D496A" w:rsidRPr="000C24B7" w:rsidRDefault="000D496A" w:rsidP="000D496A">
            <w:pPr>
              <w:rPr>
                <w:rStyle w:val="StyleBold"/>
                <w:rFonts w:eastAsia="SimSun"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  <w:p w:rsidR="000D496A" w:rsidRPr="00A21166" w:rsidRDefault="000D496A" w:rsidP="000D496A">
            <w:pPr>
              <w:rPr>
                <w:rFonts w:eastAsia="SimSun"/>
                <w:b/>
                <w:bCs/>
                <w:caps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  <w:r w:rsidR="00D51333" w:rsidRPr="000C24B7">
              <w:rPr>
                <w:rStyle w:val="StyleBold"/>
                <w:rFonts w:eastAsia="SimSun"/>
              </w:rPr>
              <w:t>§</w:t>
            </w:r>
          </w:p>
        </w:tc>
        <w:tc>
          <w:tcPr>
            <w:tcW w:w="4396" w:type="dxa"/>
          </w:tcPr>
          <w:p w:rsidR="000D496A" w:rsidRPr="000C24B7" w:rsidRDefault="000D496A" w:rsidP="00C71C2A">
            <w:pPr>
              <w:jc w:val="center"/>
              <w:rPr>
                <w:rFonts w:eastAsia="SimSun"/>
                <w:b/>
                <w:caps/>
              </w:rPr>
            </w:pPr>
            <w:r w:rsidRPr="000C24B7">
              <w:rPr>
                <w:rFonts w:eastAsia="SimSun"/>
                <w:b/>
                <w:caps/>
              </w:rPr>
              <w:t>Public Utility Commission</w:t>
            </w:r>
          </w:p>
          <w:p w:rsidR="000D496A" w:rsidRPr="000C24B7" w:rsidRDefault="000D496A" w:rsidP="000C24B7">
            <w:pPr>
              <w:jc w:val="center"/>
              <w:rPr>
                <w:rFonts w:eastAsia="SimSun"/>
                <w:b/>
                <w:caps/>
              </w:rPr>
            </w:pPr>
          </w:p>
          <w:p w:rsidR="000D496A" w:rsidRPr="000C24B7" w:rsidRDefault="000D496A" w:rsidP="000C24B7">
            <w:pPr>
              <w:jc w:val="center"/>
              <w:rPr>
                <w:rFonts w:eastAsia="SimSun"/>
              </w:rPr>
            </w:pPr>
            <w:r w:rsidRPr="000C24B7">
              <w:rPr>
                <w:rFonts w:eastAsia="SimSun"/>
                <w:b/>
                <w:cap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0C24B7">
                  <w:rPr>
                    <w:rFonts w:eastAsia="SimSun"/>
                    <w:b/>
                    <w:caps/>
                  </w:rPr>
                  <w:t>Texas</w:t>
                </w:r>
              </w:smartTag>
            </w:smartTag>
          </w:p>
        </w:tc>
      </w:tr>
    </w:tbl>
    <w:p w:rsidR="000D496A" w:rsidRDefault="000D496A" w:rsidP="00A21166">
      <w:pPr>
        <w:spacing w:line="360" w:lineRule="auto"/>
      </w:pPr>
    </w:p>
    <w:p w:rsidR="000D496A" w:rsidRDefault="000D496A" w:rsidP="00A42E0E">
      <w:pPr>
        <w:keepNext/>
        <w:jc w:val="center"/>
        <w:rPr>
          <w:b/>
          <w:bCs/>
          <w:caps/>
        </w:rPr>
      </w:pPr>
      <w:r>
        <w:rPr>
          <w:b/>
          <w:bCs/>
          <w:caps/>
        </w:rPr>
        <w:t xml:space="preserve">Order No. </w:t>
      </w:r>
      <w:r w:rsidR="00273056">
        <w:rPr>
          <w:b/>
          <w:bCs/>
          <w:caps/>
        </w:rPr>
        <w:t>1</w:t>
      </w:r>
    </w:p>
    <w:p w:rsidR="000D496A" w:rsidRDefault="00D51333" w:rsidP="00A42E0E">
      <w:pPr>
        <w:keepNext/>
        <w:spacing w:after="360"/>
        <w:jc w:val="center"/>
        <w:rPr>
          <w:b/>
          <w:szCs w:val="24"/>
        </w:rPr>
      </w:pPr>
      <w:r>
        <w:rPr>
          <w:b/>
          <w:szCs w:val="24"/>
        </w:rPr>
        <w:t>GRANTING MOTION AND ENTERING PROTECTIVE ORDER</w:t>
      </w:r>
    </w:p>
    <w:p w:rsidR="0096192F" w:rsidRDefault="00D51333" w:rsidP="00AF13AC">
      <w:pPr>
        <w:pStyle w:val="BodyTextIndented"/>
        <w:spacing w:before="120"/>
        <w:rPr>
          <w:lang w:eastAsia="en-US"/>
        </w:rPr>
      </w:pPr>
      <w:r>
        <w:t xml:space="preserve">This Order addresses the 2017 annual report and motion to </w:t>
      </w:r>
      <w:r w:rsidR="00E23DA2">
        <w:t xml:space="preserve">enter </w:t>
      </w:r>
      <w:r w:rsidR="002467B6">
        <w:t xml:space="preserve">a </w:t>
      </w:r>
      <w:r w:rsidR="00E23DA2">
        <w:t xml:space="preserve">protective order filed by </w:t>
      </w:r>
      <w:r w:rsidR="00D615BC">
        <w:t xml:space="preserve">West Plains Telecommunications, Inc. </w:t>
      </w:r>
      <w:r>
        <w:t xml:space="preserve">on February </w:t>
      </w:r>
      <w:r w:rsidR="00E23DA2">
        <w:t>14</w:t>
      </w:r>
      <w:r>
        <w:t xml:space="preserve">, 2019.  </w:t>
      </w:r>
      <w:r w:rsidR="00D615BC">
        <w:t xml:space="preserve">West Plains </w:t>
      </w:r>
      <w:r w:rsidR="0096192F">
        <w:t xml:space="preserve">requests that the Commission’s standard protective order be entered </w:t>
      </w:r>
      <w:r w:rsidR="006D446F">
        <w:t xml:space="preserve">as necessary to protect </w:t>
      </w:r>
      <w:r w:rsidR="0096192F">
        <w:rPr>
          <w:lang w:eastAsia="en-US"/>
        </w:rPr>
        <w:t>confidential material produced in this proceeding.</w:t>
      </w:r>
    </w:p>
    <w:p w:rsidR="00273056" w:rsidRDefault="0096192F" w:rsidP="00AF13AC">
      <w:pPr>
        <w:pStyle w:val="BodyTextIndented"/>
        <w:spacing w:before="120"/>
      </w:pPr>
      <w:r>
        <w:t xml:space="preserve">The </w:t>
      </w:r>
      <w:r w:rsidR="00AF13AC">
        <w:t xml:space="preserve">administrative law judge </w:t>
      </w:r>
      <w:r>
        <w:t xml:space="preserve">grants </w:t>
      </w:r>
      <w:r w:rsidR="00D615BC">
        <w:t>West Plains</w:t>
      </w:r>
      <w:r w:rsidR="00AF13AC">
        <w:t xml:space="preserve">’ </w:t>
      </w:r>
      <w:r>
        <w:t>motion for entry of a protective order and enters the Commission’s standard protective order, included with this Order, to remain in effect unless ordered otherwise.</w:t>
      </w:r>
    </w:p>
    <w:p w:rsidR="00736992" w:rsidRPr="00273056" w:rsidRDefault="00736992" w:rsidP="00736992">
      <w:pPr>
        <w:pStyle w:val="BodyTextIndented"/>
        <w:spacing w:before="0" w:line="240" w:lineRule="auto"/>
      </w:pPr>
    </w:p>
    <w:p w:rsidR="000D496A" w:rsidRDefault="00AF13AC" w:rsidP="00AF13AC">
      <w:pPr>
        <w:rPr>
          <w:b/>
        </w:rPr>
      </w:pPr>
      <w:r>
        <w:tab/>
      </w:r>
      <w:r w:rsidR="00E558F5" w:rsidRPr="00AF13AC">
        <w:rPr>
          <w:b/>
        </w:rPr>
        <w:t>Signed at Austin Texas</w:t>
      </w:r>
      <w:r w:rsidR="000D496A" w:rsidRPr="00AF13AC">
        <w:rPr>
          <w:b/>
        </w:rPr>
        <w:t xml:space="preserve"> the _______ day of </w:t>
      </w:r>
      <w:r w:rsidR="0096192F" w:rsidRPr="00AF13AC">
        <w:rPr>
          <w:b/>
        </w:rPr>
        <w:t>February 2019.</w:t>
      </w:r>
    </w:p>
    <w:p w:rsidR="00DD66D1" w:rsidRPr="00AF13AC" w:rsidRDefault="00DD66D1" w:rsidP="00AF13AC">
      <w:pPr>
        <w:rPr>
          <w:b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1"/>
      </w:tblGrid>
      <w:tr w:rsidR="000D496A" w:rsidRPr="000C24B7" w:rsidTr="00B62D15">
        <w:trPr>
          <w:cantSplit/>
          <w:jc w:val="right"/>
        </w:trPr>
        <w:tc>
          <w:tcPr>
            <w:tcW w:w="0" w:type="auto"/>
          </w:tcPr>
          <w:p w:rsidR="000D496A" w:rsidRPr="000C24B7" w:rsidRDefault="000D496A" w:rsidP="00AF13AC">
            <w:pPr>
              <w:keepNext/>
              <w:spacing w:before="120" w:line="360" w:lineRule="auto"/>
              <w:rPr>
                <w:rFonts w:eastAsia="SimSun"/>
                <w:b/>
              </w:rPr>
            </w:pPr>
            <w:r w:rsidRPr="000C24B7">
              <w:rPr>
                <w:rFonts w:eastAsia="SimSun"/>
                <w:b/>
              </w:rPr>
              <w:t>PUBLIC UTILITY COMMISSION OF TEXAS</w:t>
            </w:r>
          </w:p>
        </w:tc>
      </w:tr>
      <w:tr w:rsidR="000D496A" w:rsidTr="00B62D15">
        <w:trPr>
          <w:cantSplit/>
          <w:jc w:val="right"/>
        </w:trPr>
        <w:tc>
          <w:tcPr>
            <w:tcW w:w="0" w:type="auto"/>
            <w:tcBorders>
              <w:bottom w:val="single" w:sz="4" w:space="0" w:color="auto"/>
            </w:tcBorders>
          </w:tcPr>
          <w:p w:rsidR="000D496A" w:rsidRPr="000C24B7" w:rsidRDefault="000D496A" w:rsidP="000C24B7">
            <w:pPr>
              <w:keepNext/>
              <w:rPr>
                <w:rFonts w:eastAsia="SimSun"/>
              </w:rPr>
            </w:pPr>
          </w:p>
          <w:p w:rsidR="000D496A" w:rsidRPr="000C24B7" w:rsidRDefault="000D496A" w:rsidP="000C24B7">
            <w:pPr>
              <w:keepNext/>
              <w:rPr>
                <w:rFonts w:eastAsia="SimSun"/>
              </w:rPr>
            </w:pPr>
          </w:p>
          <w:p w:rsidR="000D496A" w:rsidRPr="000C24B7" w:rsidRDefault="000D496A" w:rsidP="000C24B7">
            <w:pPr>
              <w:keepNext/>
              <w:rPr>
                <w:rFonts w:eastAsia="SimSun"/>
              </w:rPr>
            </w:pPr>
          </w:p>
        </w:tc>
      </w:tr>
      <w:tr w:rsidR="000D496A" w:rsidTr="00B62D15">
        <w:trPr>
          <w:cantSplit/>
          <w:jc w:val="right"/>
        </w:trPr>
        <w:tc>
          <w:tcPr>
            <w:tcW w:w="0" w:type="auto"/>
            <w:tcBorders>
              <w:top w:val="single" w:sz="4" w:space="0" w:color="auto"/>
            </w:tcBorders>
          </w:tcPr>
          <w:p w:rsidR="000D496A" w:rsidRPr="000C24B7" w:rsidRDefault="00E23DA2" w:rsidP="000D496A">
            <w:pPr>
              <w:rPr>
                <w:rFonts w:eastAsia="SimSun"/>
                <w:b/>
              </w:rPr>
            </w:pPr>
            <w:r>
              <w:rPr>
                <w:b/>
                <w:szCs w:val="24"/>
              </w:rPr>
              <w:t>CHRISTOPHER OAKLEY</w:t>
            </w:r>
          </w:p>
          <w:p w:rsidR="000D496A" w:rsidRPr="000C24B7" w:rsidRDefault="00AF13AC" w:rsidP="00AF13AC">
            <w:pPr>
              <w:rPr>
                <w:rFonts w:eastAsia="SimSun"/>
                <w:b/>
              </w:rPr>
            </w:pPr>
            <w:r>
              <w:rPr>
                <w:b/>
                <w:szCs w:val="24"/>
              </w:rPr>
              <w:t>ADMINISTRATIVE LAW JUDGE</w:t>
            </w:r>
          </w:p>
        </w:tc>
      </w:tr>
    </w:tbl>
    <w:p w:rsidR="00273056" w:rsidRDefault="00273056" w:rsidP="00273056">
      <w:pPr>
        <w:tabs>
          <w:tab w:val="left" w:pos="720"/>
          <w:tab w:val="left" w:pos="1440"/>
          <w:tab w:val="left" w:pos="2160"/>
          <w:tab w:val="left" w:pos="2880"/>
          <w:tab w:val="left" w:pos="4954"/>
          <w:tab w:val="left" w:pos="5760"/>
          <w:tab w:val="left" w:pos="6912"/>
        </w:tabs>
        <w:rPr>
          <w:sz w:val="16"/>
          <w:szCs w:val="16"/>
        </w:rPr>
      </w:pPr>
    </w:p>
    <w:bookmarkStart w:id="0" w:name="_GoBack"/>
    <w:p w:rsidR="00273056" w:rsidRPr="00891905" w:rsidRDefault="00273056" w:rsidP="00273056">
      <w:pPr>
        <w:tabs>
          <w:tab w:val="left" w:pos="720"/>
          <w:tab w:val="left" w:pos="1440"/>
          <w:tab w:val="left" w:pos="2160"/>
          <w:tab w:val="left" w:pos="2880"/>
          <w:tab w:val="left" w:pos="4954"/>
          <w:tab w:val="left" w:pos="5760"/>
          <w:tab w:val="left" w:pos="6912"/>
        </w:tabs>
        <w:rPr>
          <w:sz w:val="16"/>
          <w:szCs w:val="16"/>
        </w:rPr>
      </w:pPr>
      <w:r w:rsidRPr="00891905">
        <w:rPr>
          <w:sz w:val="16"/>
          <w:szCs w:val="16"/>
        </w:rPr>
        <w:fldChar w:fldCharType="begin"/>
      </w:r>
      <w:r w:rsidRPr="00891905">
        <w:rPr>
          <w:sz w:val="16"/>
          <w:szCs w:val="16"/>
        </w:rPr>
        <w:instrText xml:space="preserve"> FILENAME \p </w:instrText>
      </w:r>
      <w:r w:rsidRPr="00891905">
        <w:rPr>
          <w:sz w:val="16"/>
          <w:szCs w:val="16"/>
        </w:rPr>
        <w:fldChar w:fldCharType="separate"/>
      </w:r>
      <w:r w:rsidR="00AE220B">
        <w:rPr>
          <w:noProof/>
          <w:sz w:val="16"/>
          <w:szCs w:val="16"/>
        </w:rPr>
        <w:t>q:\cadm\docket management\telephone\2017 usf notices\49009-1 protective_order.docx</w:t>
      </w:r>
      <w:r w:rsidRPr="00891905">
        <w:rPr>
          <w:sz w:val="16"/>
          <w:szCs w:val="16"/>
        </w:rPr>
        <w:fldChar w:fldCharType="end"/>
      </w:r>
      <w:bookmarkEnd w:id="0"/>
    </w:p>
    <w:sectPr w:rsidR="00273056" w:rsidRPr="00891905" w:rsidSect="00F025D2">
      <w:headerReference w:type="default" r:id="rId8"/>
      <w:pgSz w:w="12240" w:h="15840"/>
      <w:pgMar w:top="1296" w:right="1440" w:bottom="1296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25C2" w:rsidRDefault="009225C2">
      <w:r>
        <w:separator/>
      </w:r>
    </w:p>
  </w:endnote>
  <w:endnote w:type="continuationSeparator" w:id="0">
    <w:p w:rsidR="009225C2" w:rsidRDefault="00922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25C2" w:rsidRDefault="009225C2">
      <w:r>
        <w:separator/>
      </w:r>
    </w:p>
  </w:footnote>
  <w:footnote w:type="continuationSeparator" w:id="0">
    <w:p w:rsidR="009225C2" w:rsidRDefault="009225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25C2" w:rsidRDefault="009225C2" w:rsidP="000D496A">
    <w:pPr>
      <w:pStyle w:val="Header"/>
      <w:rPr>
        <w:b/>
      </w:rPr>
    </w:pPr>
    <w:r>
      <w:rPr>
        <w:b/>
      </w:rPr>
      <w:t xml:space="preserve">Docket No. </w:t>
    </w:r>
    <w:r w:rsidR="00630604">
      <w:rPr>
        <w:b/>
      </w:rPr>
      <w:t>48355</w:t>
    </w:r>
    <w:r w:rsidRPr="001F1BEB">
      <w:rPr>
        <w:b/>
      </w:rPr>
      <w:tab/>
    </w:r>
    <w:r>
      <w:rPr>
        <w:b/>
      </w:rPr>
      <w:t>Order No. 1</w:t>
    </w:r>
    <w:r w:rsidRPr="001F1BEB">
      <w:rPr>
        <w:b/>
      </w:rPr>
      <w:tab/>
      <w:t xml:space="preserve">Page </w:t>
    </w:r>
    <w:r w:rsidRPr="001F1BEB">
      <w:rPr>
        <w:b/>
      </w:rPr>
      <w:fldChar w:fldCharType="begin"/>
    </w:r>
    <w:r w:rsidRPr="001F1BEB">
      <w:rPr>
        <w:b/>
      </w:rPr>
      <w:instrText xml:space="preserve"> PAGE </w:instrText>
    </w:r>
    <w:r w:rsidRPr="001F1BEB">
      <w:rPr>
        <w:b/>
      </w:rPr>
      <w:fldChar w:fldCharType="separate"/>
    </w:r>
    <w:r w:rsidR="0096192F">
      <w:rPr>
        <w:b/>
        <w:noProof/>
      </w:rPr>
      <w:t>2</w:t>
    </w:r>
    <w:r w:rsidRPr="001F1BEB">
      <w:rPr>
        <w:b/>
      </w:rPr>
      <w:fldChar w:fldCharType="end"/>
    </w:r>
    <w:r w:rsidRPr="001F1BEB">
      <w:rPr>
        <w:b/>
      </w:rPr>
      <w:t xml:space="preserve"> of </w:t>
    </w:r>
    <w:r w:rsidRPr="001F1BEB">
      <w:rPr>
        <w:b/>
      </w:rPr>
      <w:fldChar w:fldCharType="begin"/>
    </w:r>
    <w:r w:rsidRPr="001F1BEB">
      <w:rPr>
        <w:b/>
      </w:rPr>
      <w:instrText xml:space="preserve"> NUMPAGES </w:instrText>
    </w:r>
    <w:r w:rsidRPr="001F1BEB">
      <w:rPr>
        <w:b/>
      </w:rPr>
      <w:fldChar w:fldCharType="separate"/>
    </w:r>
    <w:r w:rsidR="00682D81">
      <w:rPr>
        <w:b/>
        <w:noProof/>
      </w:rPr>
      <w:t>1</w:t>
    </w:r>
    <w:r w:rsidRPr="001F1BEB">
      <w:rPr>
        <w:b/>
      </w:rPr>
      <w:fldChar w:fldCharType="end"/>
    </w:r>
  </w:p>
  <w:p w:rsidR="00F025D2" w:rsidRDefault="00F025D2" w:rsidP="000D496A">
    <w:pPr>
      <w:pStyle w:val="Header"/>
      <w:rPr>
        <w:b/>
      </w:rPr>
    </w:pPr>
  </w:p>
  <w:p w:rsidR="00F025D2" w:rsidRDefault="00F025D2" w:rsidP="000D496A">
    <w:pPr>
      <w:pStyle w:val="Header"/>
      <w:rPr>
        <w:b/>
      </w:rPr>
    </w:pPr>
  </w:p>
  <w:p w:rsidR="00F025D2" w:rsidRPr="001F1BEB" w:rsidRDefault="00F025D2" w:rsidP="000D496A">
    <w:pPr>
      <w:pStyle w:val="Header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DF0301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9024BB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F947E5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7BE2AB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CA3F2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96403A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A5A2CD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6E2E10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790C9F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076CD1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985B33"/>
    <w:multiLevelType w:val="multilevel"/>
    <w:tmpl w:val="4F3AC2C0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088"/>
        </w:tabs>
        <w:ind w:left="1728" w:firstLine="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08"/>
        </w:tabs>
        <w:ind w:left="2448" w:firstLine="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528"/>
        </w:tabs>
        <w:ind w:left="3168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11" w15:restartNumberingAfterBreak="0">
    <w:nsid w:val="0E8B2336"/>
    <w:multiLevelType w:val="multilevel"/>
    <w:tmpl w:val="A358D4E8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12" w15:restartNumberingAfterBreak="0">
    <w:nsid w:val="177226D6"/>
    <w:multiLevelType w:val="multilevel"/>
    <w:tmpl w:val="7406886C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088"/>
        </w:tabs>
        <w:ind w:left="1728" w:firstLine="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08"/>
        </w:tabs>
        <w:ind w:left="2448" w:firstLine="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528"/>
        </w:tabs>
        <w:ind w:left="3168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13" w15:restartNumberingAfterBreak="0">
    <w:nsid w:val="18576677"/>
    <w:multiLevelType w:val="multilevel"/>
    <w:tmpl w:val="F176D472"/>
    <w:lvl w:ilvl="0">
      <w:start w:val="1"/>
      <w:numFmt w:val="upperRoman"/>
      <w:lvlText w:val="%1."/>
      <w:lvlJc w:val="left"/>
      <w:pPr>
        <w:tabs>
          <w:tab w:val="num" w:pos="-288"/>
        </w:tabs>
        <w:ind w:left="432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pStyle w:val="OrderHeading2"/>
      <w:lvlText w:val="%2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-288"/>
        </w:tabs>
        <w:ind w:left="432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-288"/>
        </w:tabs>
        <w:ind w:left="432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-288"/>
        </w:tabs>
        <w:ind w:left="432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4" w15:restartNumberingAfterBreak="0">
    <w:nsid w:val="1A240B33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 w15:restartNumberingAfterBreak="0">
    <w:nsid w:val="1A501CD8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1DA62932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1F7D393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2067448E"/>
    <w:multiLevelType w:val="multilevel"/>
    <w:tmpl w:val="99D05716"/>
    <w:lvl w:ilvl="0">
      <w:start w:val="1"/>
      <w:numFmt w:val="upperRoman"/>
      <w:pStyle w:val="OrderHeading1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pStyle w:val="OrderHeading3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pStyle w:val="OrderHeading4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pStyle w:val="OrderHeading5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19" w15:restartNumberingAfterBreak="0">
    <w:nsid w:val="23C02C2E"/>
    <w:multiLevelType w:val="multilevel"/>
    <w:tmpl w:val="00F2A29E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088"/>
        </w:tabs>
        <w:ind w:left="1728" w:firstLine="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08"/>
        </w:tabs>
        <w:ind w:left="2448" w:firstLine="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528"/>
        </w:tabs>
        <w:ind w:left="3168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20" w15:restartNumberingAfterBreak="0">
    <w:nsid w:val="2756520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912651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AF76EEB"/>
    <w:multiLevelType w:val="multilevel"/>
    <w:tmpl w:val="99D05716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23" w15:restartNumberingAfterBreak="0">
    <w:nsid w:val="2B5C28D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2CAA310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5" w15:restartNumberingAfterBreak="0">
    <w:nsid w:val="304B5C12"/>
    <w:multiLevelType w:val="multilevel"/>
    <w:tmpl w:val="00F2A29E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088"/>
        </w:tabs>
        <w:ind w:left="1728" w:firstLine="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08"/>
        </w:tabs>
        <w:ind w:left="2448" w:firstLine="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528"/>
        </w:tabs>
        <w:ind w:left="3168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26" w15:restartNumberingAfterBreak="0">
    <w:nsid w:val="3AA17CFD"/>
    <w:multiLevelType w:val="multilevel"/>
    <w:tmpl w:val="99D05716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27" w15:restartNumberingAfterBreak="0">
    <w:nsid w:val="41035CAC"/>
    <w:multiLevelType w:val="multilevel"/>
    <w:tmpl w:val="4E5C9896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28" w15:restartNumberingAfterBreak="0">
    <w:nsid w:val="44164343"/>
    <w:multiLevelType w:val="multilevel"/>
    <w:tmpl w:val="F22C4A70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29" w15:restartNumberingAfterBreak="0">
    <w:nsid w:val="4BAB33AA"/>
    <w:multiLevelType w:val="multilevel"/>
    <w:tmpl w:val="AD4018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D9B6F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5501511E"/>
    <w:multiLevelType w:val="multilevel"/>
    <w:tmpl w:val="F4726EB6"/>
    <w:lvl w:ilvl="0">
      <w:start w:val="1"/>
      <w:numFmt w:val="upperRoman"/>
      <w:suff w:val="space"/>
      <w:lvlText w:val="%1."/>
      <w:lvlJc w:val="left"/>
      <w:pPr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088"/>
        </w:tabs>
        <w:ind w:left="1728" w:firstLine="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08"/>
        </w:tabs>
        <w:ind w:left="2448" w:firstLine="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528"/>
        </w:tabs>
        <w:ind w:left="3168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32" w15:restartNumberingAfterBreak="0">
    <w:nsid w:val="5F601F29"/>
    <w:multiLevelType w:val="hybridMultilevel"/>
    <w:tmpl w:val="881E5114"/>
    <w:lvl w:ilvl="0" w:tplc="3CEA5782">
      <w:start w:val="1"/>
      <w:numFmt w:val="decimal"/>
      <w:pStyle w:val="NumberedParagraph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FF61F4C"/>
    <w:multiLevelType w:val="multilevel"/>
    <w:tmpl w:val="028E432C"/>
    <w:lvl w:ilvl="0">
      <w:start w:val="1"/>
      <w:numFmt w:val="decimal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08"/>
        </w:tabs>
        <w:ind w:left="2448" w:firstLine="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528"/>
        </w:tabs>
        <w:ind w:left="3168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34" w15:restartNumberingAfterBreak="0">
    <w:nsid w:val="643B70F2"/>
    <w:multiLevelType w:val="multilevel"/>
    <w:tmpl w:val="19EE0DD6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35" w15:restartNumberingAfterBreak="0">
    <w:nsid w:val="713F5140"/>
    <w:multiLevelType w:val="multilevel"/>
    <w:tmpl w:val="99D05716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36" w15:restartNumberingAfterBreak="0">
    <w:nsid w:val="7F2E608E"/>
    <w:multiLevelType w:val="multilevel"/>
    <w:tmpl w:val="85D48F82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528"/>
        </w:tabs>
        <w:ind w:left="3168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37" w15:restartNumberingAfterBreak="0">
    <w:nsid w:val="7F58153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7FCE6537"/>
    <w:multiLevelType w:val="multilevel"/>
    <w:tmpl w:val="8B82A0E6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32"/>
  </w:num>
  <w:num w:numId="12">
    <w:abstractNumId w:val="33"/>
  </w:num>
  <w:num w:numId="13">
    <w:abstractNumId w:val="31"/>
  </w:num>
  <w:num w:numId="14">
    <w:abstractNumId w:val="12"/>
  </w:num>
  <w:num w:numId="15">
    <w:abstractNumId w:val="13"/>
  </w:num>
  <w:num w:numId="16">
    <w:abstractNumId w:val="10"/>
  </w:num>
  <w:num w:numId="17">
    <w:abstractNumId w:val="23"/>
  </w:num>
  <w:num w:numId="18">
    <w:abstractNumId w:val="36"/>
  </w:num>
  <w:num w:numId="19">
    <w:abstractNumId w:val="37"/>
  </w:num>
  <w:num w:numId="20">
    <w:abstractNumId w:val="38"/>
  </w:num>
  <w:num w:numId="21">
    <w:abstractNumId w:val="17"/>
  </w:num>
  <w:num w:numId="22">
    <w:abstractNumId w:val="27"/>
  </w:num>
  <w:num w:numId="23">
    <w:abstractNumId w:val="28"/>
  </w:num>
  <w:num w:numId="24">
    <w:abstractNumId w:val="18"/>
  </w:num>
  <w:num w:numId="25">
    <w:abstractNumId w:val="19"/>
  </w:num>
  <w:num w:numId="26">
    <w:abstractNumId w:val="11"/>
  </w:num>
  <w:num w:numId="27">
    <w:abstractNumId w:val="34"/>
  </w:num>
  <w:num w:numId="28">
    <w:abstractNumId w:val="25"/>
  </w:num>
  <w:num w:numId="29">
    <w:abstractNumId w:val="35"/>
  </w:num>
  <w:num w:numId="30">
    <w:abstractNumId w:val="26"/>
  </w:num>
  <w:num w:numId="31">
    <w:abstractNumId w:val="22"/>
  </w:num>
  <w:num w:numId="32">
    <w:abstractNumId w:val="29"/>
  </w:num>
  <w:num w:numId="33">
    <w:abstractNumId w:val="15"/>
  </w:num>
  <w:num w:numId="34">
    <w:abstractNumId w:val="30"/>
  </w:num>
  <w:num w:numId="35">
    <w:abstractNumId w:val="14"/>
  </w:num>
  <w:num w:numId="36">
    <w:abstractNumId w:val="24"/>
  </w:num>
  <w:num w:numId="37">
    <w:abstractNumId w:val="20"/>
  </w:num>
  <w:num w:numId="38">
    <w:abstractNumId w:val="16"/>
  </w:num>
  <w:num w:numId="39">
    <w:abstractNumId w:val="21"/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682"/>
    <w:rsid w:val="00007A5B"/>
    <w:rsid w:val="00045BD4"/>
    <w:rsid w:val="00050AB4"/>
    <w:rsid w:val="00051650"/>
    <w:rsid w:val="000545D3"/>
    <w:rsid w:val="00054D39"/>
    <w:rsid w:val="00082884"/>
    <w:rsid w:val="00085A5E"/>
    <w:rsid w:val="00092A03"/>
    <w:rsid w:val="000B26B3"/>
    <w:rsid w:val="000B2D63"/>
    <w:rsid w:val="000C24B7"/>
    <w:rsid w:val="000D496A"/>
    <w:rsid w:val="000E7F43"/>
    <w:rsid w:val="00107A47"/>
    <w:rsid w:val="001168C5"/>
    <w:rsid w:val="001460B4"/>
    <w:rsid w:val="001575D9"/>
    <w:rsid w:val="00163707"/>
    <w:rsid w:val="0016377D"/>
    <w:rsid w:val="00167520"/>
    <w:rsid w:val="001747C2"/>
    <w:rsid w:val="001845E3"/>
    <w:rsid w:val="001910CF"/>
    <w:rsid w:val="00194537"/>
    <w:rsid w:val="001A717E"/>
    <w:rsid w:val="001C083C"/>
    <w:rsid w:val="001C1610"/>
    <w:rsid w:val="001E54E3"/>
    <w:rsid w:val="00206533"/>
    <w:rsid w:val="002101DA"/>
    <w:rsid w:val="00217866"/>
    <w:rsid w:val="002467B6"/>
    <w:rsid w:val="00246C70"/>
    <w:rsid w:val="0025297E"/>
    <w:rsid w:val="00266A8C"/>
    <w:rsid w:val="00273056"/>
    <w:rsid w:val="002E32C4"/>
    <w:rsid w:val="002F5926"/>
    <w:rsid w:val="003225EF"/>
    <w:rsid w:val="003255D7"/>
    <w:rsid w:val="00332ABC"/>
    <w:rsid w:val="0033597A"/>
    <w:rsid w:val="00364772"/>
    <w:rsid w:val="00380E89"/>
    <w:rsid w:val="003832C1"/>
    <w:rsid w:val="00385F71"/>
    <w:rsid w:val="00386AA9"/>
    <w:rsid w:val="00395CD5"/>
    <w:rsid w:val="003A414E"/>
    <w:rsid w:val="003C5E49"/>
    <w:rsid w:val="00402636"/>
    <w:rsid w:val="00412FA5"/>
    <w:rsid w:val="00440E38"/>
    <w:rsid w:val="004414FA"/>
    <w:rsid w:val="00462AAE"/>
    <w:rsid w:val="00483C03"/>
    <w:rsid w:val="004B7DAE"/>
    <w:rsid w:val="004C7D89"/>
    <w:rsid w:val="004E3289"/>
    <w:rsid w:val="00503065"/>
    <w:rsid w:val="005053DB"/>
    <w:rsid w:val="005147AB"/>
    <w:rsid w:val="00520682"/>
    <w:rsid w:val="00561BC0"/>
    <w:rsid w:val="00562410"/>
    <w:rsid w:val="00562CF2"/>
    <w:rsid w:val="00570C7F"/>
    <w:rsid w:val="00581DB7"/>
    <w:rsid w:val="00582DED"/>
    <w:rsid w:val="00582FE2"/>
    <w:rsid w:val="00584CF8"/>
    <w:rsid w:val="00585AFF"/>
    <w:rsid w:val="00593BF5"/>
    <w:rsid w:val="005954DA"/>
    <w:rsid w:val="005B7922"/>
    <w:rsid w:val="005C3774"/>
    <w:rsid w:val="005C724F"/>
    <w:rsid w:val="005D4160"/>
    <w:rsid w:val="005F0469"/>
    <w:rsid w:val="0060350E"/>
    <w:rsid w:val="006229E2"/>
    <w:rsid w:val="00625C37"/>
    <w:rsid w:val="00630604"/>
    <w:rsid w:val="0065031F"/>
    <w:rsid w:val="006829B0"/>
    <w:rsid w:val="00682D81"/>
    <w:rsid w:val="006939E7"/>
    <w:rsid w:val="006A6EF1"/>
    <w:rsid w:val="006D446F"/>
    <w:rsid w:val="006F510E"/>
    <w:rsid w:val="00736992"/>
    <w:rsid w:val="0074230A"/>
    <w:rsid w:val="00745E77"/>
    <w:rsid w:val="00746431"/>
    <w:rsid w:val="00781266"/>
    <w:rsid w:val="00783C43"/>
    <w:rsid w:val="007853B3"/>
    <w:rsid w:val="00786C7B"/>
    <w:rsid w:val="007A60EE"/>
    <w:rsid w:val="007A7B59"/>
    <w:rsid w:val="007C4907"/>
    <w:rsid w:val="007C5EE5"/>
    <w:rsid w:val="007E706F"/>
    <w:rsid w:val="00833F6F"/>
    <w:rsid w:val="008604D0"/>
    <w:rsid w:val="00863852"/>
    <w:rsid w:val="00863C5B"/>
    <w:rsid w:val="00863F9F"/>
    <w:rsid w:val="008865DA"/>
    <w:rsid w:val="008B31F8"/>
    <w:rsid w:val="008B6616"/>
    <w:rsid w:val="008C634D"/>
    <w:rsid w:val="009071D1"/>
    <w:rsid w:val="009225C2"/>
    <w:rsid w:val="00923123"/>
    <w:rsid w:val="00955E16"/>
    <w:rsid w:val="00956CD3"/>
    <w:rsid w:val="0096192F"/>
    <w:rsid w:val="0097191A"/>
    <w:rsid w:val="00993C2A"/>
    <w:rsid w:val="009A5264"/>
    <w:rsid w:val="009A68B3"/>
    <w:rsid w:val="009C44A3"/>
    <w:rsid w:val="009C616C"/>
    <w:rsid w:val="009F25EA"/>
    <w:rsid w:val="009F4E7E"/>
    <w:rsid w:val="00A14EE3"/>
    <w:rsid w:val="00A21166"/>
    <w:rsid w:val="00A31508"/>
    <w:rsid w:val="00A42E0E"/>
    <w:rsid w:val="00A62D89"/>
    <w:rsid w:val="00A66802"/>
    <w:rsid w:val="00A70A9E"/>
    <w:rsid w:val="00A72B54"/>
    <w:rsid w:val="00A74C4A"/>
    <w:rsid w:val="00A812BE"/>
    <w:rsid w:val="00A82CEB"/>
    <w:rsid w:val="00A90502"/>
    <w:rsid w:val="00A953C9"/>
    <w:rsid w:val="00AA40FB"/>
    <w:rsid w:val="00AE220B"/>
    <w:rsid w:val="00AF13AC"/>
    <w:rsid w:val="00B14FF8"/>
    <w:rsid w:val="00B3251E"/>
    <w:rsid w:val="00B34940"/>
    <w:rsid w:val="00B373FD"/>
    <w:rsid w:val="00B37D61"/>
    <w:rsid w:val="00B51BA4"/>
    <w:rsid w:val="00B62D15"/>
    <w:rsid w:val="00B644C3"/>
    <w:rsid w:val="00B814B7"/>
    <w:rsid w:val="00B9345E"/>
    <w:rsid w:val="00BD23B1"/>
    <w:rsid w:val="00C1450D"/>
    <w:rsid w:val="00C15B74"/>
    <w:rsid w:val="00C566AA"/>
    <w:rsid w:val="00C56D42"/>
    <w:rsid w:val="00C71C2A"/>
    <w:rsid w:val="00C96F67"/>
    <w:rsid w:val="00CB1E4D"/>
    <w:rsid w:val="00CC289C"/>
    <w:rsid w:val="00CD0CDF"/>
    <w:rsid w:val="00CE7556"/>
    <w:rsid w:val="00CF0F33"/>
    <w:rsid w:val="00D05760"/>
    <w:rsid w:val="00D23C91"/>
    <w:rsid w:val="00D366E6"/>
    <w:rsid w:val="00D42757"/>
    <w:rsid w:val="00D46759"/>
    <w:rsid w:val="00D51333"/>
    <w:rsid w:val="00D615BC"/>
    <w:rsid w:val="00D616A5"/>
    <w:rsid w:val="00D65D4A"/>
    <w:rsid w:val="00DA2A82"/>
    <w:rsid w:val="00DC5947"/>
    <w:rsid w:val="00DD66D1"/>
    <w:rsid w:val="00DE0FD1"/>
    <w:rsid w:val="00DE2813"/>
    <w:rsid w:val="00E20B89"/>
    <w:rsid w:val="00E20E43"/>
    <w:rsid w:val="00E23DA2"/>
    <w:rsid w:val="00E25569"/>
    <w:rsid w:val="00E255D6"/>
    <w:rsid w:val="00E44670"/>
    <w:rsid w:val="00E46984"/>
    <w:rsid w:val="00E47E3B"/>
    <w:rsid w:val="00E558F5"/>
    <w:rsid w:val="00E70CC3"/>
    <w:rsid w:val="00EA71D0"/>
    <w:rsid w:val="00F025D2"/>
    <w:rsid w:val="00F1402A"/>
    <w:rsid w:val="00F273FE"/>
    <w:rsid w:val="00F3543F"/>
    <w:rsid w:val="00F43A5A"/>
    <w:rsid w:val="00F472FF"/>
    <w:rsid w:val="00F52BE8"/>
    <w:rsid w:val="00F530D8"/>
    <w:rsid w:val="00FD6851"/>
    <w:rsid w:val="00FD7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1026"/>
    <o:shapelayout v:ext="edit">
      <o:idmap v:ext="edit" data="1"/>
    </o:shapelayout>
  </w:shapeDefaults>
  <w:decimalSymbol w:val="."/>
  <w:listSeparator w:val=","/>
  <w15:docId w15:val="{0CC9F5C9-94F5-4C2D-AFDC-035798934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0E7F43"/>
    <w:pPr>
      <w:jc w:val="both"/>
    </w:pPr>
    <w:rPr>
      <w:sz w:val="24"/>
      <w:lang w:eastAsia="zh-TW"/>
    </w:rPr>
  </w:style>
  <w:style w:type="paragraph" w:styleId="Heading1">
    <w:name w:val="heading 1"/>
    <w:basedOn w:val="Normal"/>
    <w:next w:val="Normal"/>
    <w:rsid w:val="00C56D42"/>
    <w:pPr>
      <w:keepNext/>
      <w:numPr>
        <w:numId w:val="35"/>
      </w:numPr>
      <w:spacing w:after="120" w:line="480" w:lineRule="auto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rsid w:val="00C56D42"/>
    <w:pPr>
      <w:numPr>
        <w:ilvl w:val="1"/>
      </w:num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rsid w:val="00C56D42"/>
    <w:pPr>
      <w:numPr>
        <w:ilvl w:val="2"/>
      </w:numPr>
      <w:outlineLvl w:val="2"/>
    </w:pPr>
  </w:style>
  <w:style w:type="paragraph" w:styleId="Heading4">
    <w:name w:val="heading 4"/>
    <w:basedOn w:val="Heading3"/>
    <w:next w:val="Normal"/>
    <w:rsid w:val="00C56D42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rsid w:val="00C56D42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rsid w:val="00C56D42"/>
    <w:pPr>
      <w:numPr>
        <w:ilvl w:val="5"/>
      </w:numPr>
      <w:outlineLvl w:val="5"/>
    </w:pPr>
  </w:style>
  <w:style w:type="paragraph" w:styleId="Heading7">
    <w:name w:val="heading 7"/>
    <w:basedOn w:val="Heading6"/>
    <w:next w:val="Normal"/>
    <w:rsid w:val="00C56D42"/>
    <w:pPr>
      <w:numPr>
        <w:ilvl w:val="6"/>
      </w:numPr>
      <w:outlineLvl w:val="6"/>
    </w:pPr>
  </w:style>
  <w:style w:type="paragraph" w:styleId="Heading8">
    <w:name w:val="heading 8"/>
    <w:basedOn w:val="Heading7"/>
    <w:next w:val="Normal"/>
    <w:rsid w:val="00C56D4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rsid w:val="00C56D4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semiHidden/>
    <w:rsid w:val="000D496A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semiHidden/>
    <w:rsid w:val="008C634D"/>
    <w:pPr>
      <w:tabs>
        <w:tab w:val="center" w:pos="4680"/>
        <w:tab w:val="right" w:pos="9360"/>
      </w:tabs>
      <w:jc w:val="left"/>
    </w:pPr>
    <w:rPr>
      <w:rFonts w:eastAsia="SimSun"/>
      <w:sz w:val="20"/>
      <w:lang w:eastAsia="zh-CN"/>
    </w:rPr>
  </w:style>
  <w:style w:type="paragraph" w:styleId="Footer">
    <w:name w:val="footer"/>
    <w:basedOn w:val="Normal"/>
    <w:semiHidden/>
    <w:rsid w:val="00B3251E"/>
    <w:pPr>
      <w:tabs>
        <w:tab w:val="center" w:pos="4680"/>
        <w:tab w:val="right" w:pos="9360"/>
      </w:tabs>
      <w:jc w:val="left"/>
    </w:pPr>
    <w:rPr>
      <w:rFonts w:eastAsia="SimSun"/>
      <w:sz w:val="20"/>
      <w:lang w:eastAsia="zh-CN"/>
    </w:rPr>
  </w:style>
  <w:style w:type="paragraph" w:customStyle="1" w:styleId="BodyTextIndented">
    <w:name w:val="Body Text Indented"/>
    <w:basedOn w:val="Normal"/>
    <w:link w:val="BodyTextIndentedCharChar"/>
    <w:qFormat/>
    <w:rsid w:val="000D496A"/>
    <w:pPr>
      <w:spacing w:before="240" w:line="360" w:lineRule="auto"/>
      <w:ind w:firstLine="720"/>
    </w:pPr>
    <w:rPr>
      <w:rFonts w:eastAsia="SimSun"/>
      <w:szCs w:val="24"/>
      <w:lang w:eastAsia="zh-CN"/>
    </w:rPr>
  </w:style>
  <w:style w:type="character" w:customStyle="1" w:styleId="BodyTextIndentedCharChar">
    <w:name w:val="Body Text Indented Char Char"/>
    <w:basedOn w:val="DefaultParagraphFont"/>
    <w:link w:val="BodyTextIndented"/>
    <w:rsid w:val="000D496A"/>
    <w:rPr>
      <w:rFonts w:eastAsia="SimSun"/>
      <w:sz w:val="24"/>
      <w:szCs w:val="24"/>
      <w:lang w:val="en-US" w:eastAsia="zh-CN" w:bidi="ar-SA"/>
    </w:rPr>
  </w:style>
  <w:style w:type="character" w:customStyle="1" w:styleId="StyleBold">
    <w:name w:val="Style Bold"/>
    <w:basedOn w:val="DefaultParagraphFont"/>
    <w:semiHidden/>
    <w:rsid w:val="000D496A"/>
    <w:rPr>
      <w:b/>
      <w:bCs/>
      <w:caps/>
    </w:rPr>
  </w:style>
  <w:style w:type="paragraph" w:customStyle="1" w:styleId="NumberedParagraph">
    <w:name w:val="Numbered Paragraph"/>
    <w:basedOn w:val="BodyTextIndented"/>
    <w:qFormat/>
    <w:rsid w:val="00163707"/>
    <w:pPr>
      <w:numPr>
        <w:numId w:val="11"/>
      </w:numPr>
      <w:tabs>
        <w:tab w:val="clear" w:pos="720"/>
      </w:tabs>
    </w:pPr>
  </w:style>
  <w:style w:type="paragraph" w:customStyle="1" w:styleId="OrderHeading1">
    <w:name w:val="Order Heading 1"/>
    <w:qFormat/>
    <w:rsid w:val="00A14EE3"/>
    <w:pPr>
      <w:keepNext/>
      <w:keepLines/>
      <w:numPr>
        <w:numId w:val="24"/>
      </w:numPr>
      <w:spacing w:before="360"/>
      <w:jc w:val="center"/>
      <w:outlineLvl w:val="0"/>
    </w:pPr>
    <w:rPr>
      <w:b/>
      <w:sz w:val="24"/>
      <w:lang w:eastAsia="zh-TW"/>
    </w:rPr>
  </w:style>
  <w:style w:type="paragraph" w:customStyle="1" w:styleId="OrderHeading2">
    <w:name w:val="Order Heading 2"/>
    <w:basedOn w:val="OrderHeading1"/>
    <w:qFormat/>
    <w:rsid w:val="00A14EE3"/>
    <w:pPr>
      <w:numPr>
        <w:ilvl w:val="1"/>
        <w:numId w:val="15"/>
      </w:numPr>
      <w:outlineLvl w:val="1"/>
    </w:pPr>
  </w:style>
  <w:style w:type="paragraph" w:customStyle="1" w:styleId="OrderHeading3">
    <w:name w:val="Order Heading 3"/>
    <w:basedOn w:val="OrderHeading1"/>
    <w:qFormat/>
    <w:rsid w:val="00A14EE3"/>
    <w:pPr>
      <w:numPr>
        <w:ilvl w:val="2"/>
      </w:numPr>
      <w:jc w:val="left"/>
      <w:outlineLvl w:val="2"/>
    </w:pPr>
    <w:rPr>
      <w:bCs/>
    </w:rPr>
  </w:style>
  <w:style w:type="paragraph" w:customStyle="1" w:styleId="OrderHeading4">
    <w:name w:val="Order Heading 4"/>
    <w:basedOn w:val="OrderHeading1"/>
    <w:qFormat/>
    <w:rsid w:val="00A14EE3"/>
    <w:pPr>
      <w:numPr>
        <w:ilvl w:val="3"/>
      </w:numPr>
      <w:jc w:val="left"/>
    </w:pPr>
    <w:rPr>
      <w:bCs/>
    </w:rPr>
  </w:style>
  <w:style w:type="paragraph" w:customStyle="1" w:styleId="OrderHeading5">
    <w:name w:val="Order Heading 5"/>
    <w:basedOn w:val="OrderHeading1"/>
    <w:qFormat/>
    <w:rsid w:val="00A14EE3"/>
    <w:pPr>
      <w:numPr>
        <w:ilvl w:val="4"/>
      </w:numPr>
      <w:jc w:val="left"/>
      <w:outlineLvl w:val="4"/>
    </w:pPr>
    <w:rPr>
      <w:bCs/>
    </w:rPr>
  </w:style>
  <w:style w:type="numbering" w:styleId="111111">
    <w:name w:val="Outline List 2"/>
    <w:basedOn w:val="NoList"/>
    <w:semiHidden/>
    <w:rsid w:val="00955E16"/>
    <w:pPr>
      <w:numPr>
        <w:numId w:val="36"/>
      </w:numPr>
    </w:pPr>
  </w:style>
  <w:style w:type="numbering" w:styleId="1ai">
    <w:name w:val="Outline List 1"/>
    <w:basedOn w:val="NoList"/>
    <w:semiHidden/>
    <w:rsid w:val="00955E16"/>
    <w:pPr>
      <w:numPr>
        <w:numId w:val="37"/>
      </w:numPr>
    </w:pPr>
  </w:style>
  <w:style w:type="numbering" w:styleId="ArticleSection">
    <w:name w:val="Outline List 3"/>
    <w:basedOn w:val="NoList"/>
    <w:semiHidden/>
    <w:rsid w:val="00955E16"/>
    <w:pPr>
      <w:numPr>
        <w:numId w:val="38"/>
      </w:numPr>
    </w:pPr>
  </w:style>
  <w:style w:type="paragraph" w:styleId="BlockText">
    <w:name w:val="Block Text"/>
    <w:basedOn w:val="Normal"/>
    <w:semiHidden/>
    <w:rsid w:val="00955E16"/>
    <w:pPr>
      <w:spacing w:after="120"/>
      <w:ind w:left="1440" w:right="1440"/>
    </w:pPr>
  </w:style>
  <w:style w:type="paragraph" w:styleId="BodyTextFirstIndent">
    <w:name w:val="Body Text First Indent"/>
    <w:basedOn w:val="Normal"/>
    <w:semiHidden/>
    <w:rsid w:val="00483C03"/>
    <w:pPr>
      <w:spacing w:after="120"/>
      <w:ind w:firstLine="210"/>
    </w:pPr>
  </w:style>
  <w:style w:type="paragraph" w:styleId="BodyTextIndent">
    <w:name w:val="Body Text Indent"/>
    <w:basedOn w:val="Normal"/>
    <w:semiHidden/>
    <w:rsid w:val="00955E16"/>
    <w:pPr>
      <w:spacing w:after="120"/>
      <w:ind w:left="360"/>
    </w:pPr>
  </w:style>
  <w:style w:type="paragraph" w:styleId="BodyTextFirstIndent2">
    <w:name w:val="Body Text First Indent 2"/>
    <w:basedOn w:val="BodyTextIndent"/>
    <w:semiHidden/>
    <w:rsid w:val="00955E16"/>
    <w:pPr>
      <w:ind w:firstLine="210"/>
    </w:pPr>
  </w:style>
  <w:style w:type="paragraph" w:styleId="BodyTextIndent2">
    <w:name w:val="Body Text Indent 2"/>
    <w:basedOn w:val="Normal"/>
    <w:semiHidden/>
    <w:rsid w:val="00955E16"/>
    <w:pPr>
      <w:spacing w:after="120" w:line="480" w:lineRule="auto"/>
      <w:ind w:left="360"/>
    </w:pPr>
  </w:style>
  <w:style w:type="paragraph" w:styleId="BodyTextIndent3">
    <w:name w:val="Body Text Indent 3"/>
    <w:basedOn w:val="Normal"/>
    <w:semiHidden/>
    <w:rsid w:val="00955E16"/>
    <w:pPr>
      <w:spacing w:after="120"/>
      <w:ind w:left="360"/>
    </w:pPr>
    <w:rPr>
      <w:sz w:val="16"/>
      <w:szCs w:val="16"/>
    </w:rPr>
  </w:style>
  <w:style w:type="paragraph" w:styleId="Closing">
    <w:name w:val="Closing"/>
    <w:basedOn w:val="Normal"/>
    <w:semiHidden/>
    <w:rsid w:val="00955E16"/>
    <w:pPr>
      <w:ind w:left="4320"/>
    </w:pPr>
  </w:style>
  <w:style w:type="paragraph" w:styleId="Date">
    <w:name w:val="Date"/>
    <w:basedOn w:val="Normal"/>
    <w:next w:val="Normal"/>
    <w:semiHidden/>
    <w:rsid w:val="00955E16"/>
  </w:style>
  <w:style w:type="paragraph" w:styleId="E-mailSignature">
    <w:name w:val="E-mail Signature"/>
    <w:basedOn w:val="Normal"/>
    <w:semiHidden/>
    <w:rsid w:val="00955E16"/>
  </w:style>
  <w:style w:type="character" w:styleId="Emphasis">
    <w:name w:val="Emphasis"/>
    <w:basedOn w:val="DefaultParagraphFont"/>
    <w:rsid w:val="00955E16"/>
    <w:rPr>
      <w:i/>
      <w:iCs/>
    </w:rPr>
  </w:style>
  <w:style w:type="paragraph" w:styleId="EnvelopeAddress">
    <w:name w:val="envelope address"/>
    <w:basedOn w:val="Normal"/>
    <w:semiHidden/>
    <w:rsid w:val="00955E16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Cs w:val="24"/>
    </w:rPr>
  </w:style>
  <w:style w:type="paragraph" w:styleId="EnvelopeReturn">
    <w:name w:val="envelope return"/>
    <w:basedOn w:val="Normal"/>
    <w:semiHidden/>
    <w:rsid w:val="00955E16"/>
    <w:rPr>
      <w:rFonts w:ascii="Arial" w:hAnsi="Arial" w:cs="Arial"/>
      <w:sz w:val="20"/>
    </w:rPr>
  </w:style>
  <w:style w:type="character" w:styleId="FollowedHyperlink">
    <w:name w:val="FollowedHyperlink"/>
    <w:basedOn w:val="DefaultParagraphFont"/>
    <w:semiHidden/>
    <w:rsid w:val="00955E16"/>
    <w:rPr>
      <w:color w:val="606420"/>
      <w:u w:val="single"/>
    </w:rPr>
  </w:style>
  <w:style w:type="character" w:styleId="HTMLAcronym">
    <w:name w:val="HTML Acronym"/>
    <w:basedOn w:val="DefaultParagraphFont"/>
    <w:semiHidden/>
    <w:rsid w:val="00955E16"/>
  </w:style>
  <w:style w:type="paragraph" w:styleId="HTMLAddress">
    <w:name w:val="HTML Address"/>
    <w:basedOn w:val="Normal"/>
    <w:semiHidden/>
    <w:rsid w:val="00955E16"/>
    <w:rPr>
      <w:i/>
      <w:iCs/>
    </w:rPr>
  </w:style>
  <w:style w:type="character" w:styleId="HTMLCite">
    <w:name w:val="HTML Cite"/>
    <w:basedOn w:val="DefaultParagraphFont"/>
    <w:semiHidden/>
    <w:rsid w:val="00955E16"/>
    <w:rPr>
      <w:i/>
      <w:iCs/>
    </w:rPr>
  </w:style>
  <w:style w:type="character" w:styleId="HTMLCode">
    <w:name w:val="HTML Code"/>
    <w:basedOn w:val="DefaultParagraphFont"/>
    <w:semiHidden/>
    <w:rsid w:val="00955E16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955E16"/>
    <w:rPr>
      <w:i/>
      <w:iCs/>
    </w:rPr>
  </w:style>
  <w:style w:type="character" w:styleId="HTMLKeyboard">
    <w:name w:val="HTML Keyboard"/>
    <w:basedOn w:val="DefaultParagraphFont"/>
    <w:semiHidden/>
    <w:rsid w:val="00955E16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955E16"/>
    <w:rPr>
      <w:rFonts w:ascii="Courier New" w:hAnsi="Courier New" w:cs="Courier New"/>
      <w:sz w:val="20"/>
    </w:rPr>
  </w:style>
  <w:style w:type="character" w:styleId="HTMLSample">
    <w:name w:val="HTML Sample"/>
    <w:basedOn w:val="DefaultParagraphFont"/>
    <w:semiHidden/>
    <w:rsid w:val="00955E16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955E16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955E16"/>
    <w:rPr>
      <w:i/>
      <w:iCs/>
    </w:rPr>
  </w:style>
  <w:style w:type="character" w:styleId="Hyperlink">
    <w:name w:val="Hyperlink"/>
    <w:basedOn w:val="DefaultParagraphFont"/>
    <w:semiHidden/>
    <w:rsid w:val="00955E16"/>
    <w:rPr>
      <w:color w:val="0000FF"/>
      <w:u w:val="single"/>
    </w:rPr>
  </w:style>
  <w:style w:type="character" w:styleId="LineNumber">
    <w:name w:val="line number"/>
    <w:basedOn w:val="DefaultParagraphFont"/>
    <w:semiHidden/>
    <w:rsid w:val="00955E16"/>
  </w:style>
  <w:style w:type="paragraph" w:styleId="List">
    <w:name w:val="List"/>
    <w:basedOn w:val="Normal"/>
    <w:semiHidden/>
    <w:rsid w:val="00955E16"/>
    <w:pPr>
      <w:ind w:left="360" w:hanging="360"/>
    </w:pPr>
  </w:style>
  <w:style w:type="paragraph" w:styleId="List2">
    <w:name w:val="List 2"/>
    <w:basedOn w:val="Normal"/>
    <w:semiHidden/>
    <w:rsid w:val="00955E16"/>
    <w:pPr>
      <w:ind w:left="720" w:hanging="360"/>
    </w:pPr>
  </w:style>
  <w:style w:type="paragraph" w:styleId="List3">
    <w:name w:val="List 3"/>
    <w:basedOn w:val="Normal"/>
    <w:semiHidden/>
    <w:rsid w:val="00955E16"/>
    <w:pPr>
      <w:ind w:left="1080" w:hanging="360"/>
    </w:pPr>
  </w:style>
  <w:style w:type="paragraph" w:styleId="List4">
    <w:name w:val="List 4"/>
    <w:basedOn w:val="Normal"/>
    <w:semiHidden/>
    <w:rsid w:val="00955E16"/>
    <w:pPr>
      <w:ind w:left="1440" w:hanging="360"/>
    </w:pPr>
  </w:style>
  <w:style w:type="paragraph" w:styleId="List5">
    <w:name w:val="List 5"/>
    <w:basedOn w:val="Normal"/>
    <w:semiHidden/>
    <w:rsid w:val="00955E16"/>
    <w:pPr>
      <w:ind w:left="1800" w:hanging="360"/>
    </w:pPr>
  </w:style>
  <w:style w:type="paragraph" w:styleId="ListBullet">
    <w:name w:val="List Bullet"/>
    <w:basedOn w:val="Normal"/>
    <w:semiHidden/>
    <w:rsid w:val="00955E16"/>
    <w:pPr>
      <w:numPr>
        <w:numId w:val="1"/>
      </w:numPr>
    </w:pPr>
  </w:style>
  <w:style w:type="paragraph" w:styleId="ListBullet2">
    <w:name w:val="List Bullet 2"/>
    <w:basedOn w:val="Normal"/>
    <w:semiHidden/>
    <w:rsid w:val="00955E16"/>
    <w:pPr>
      <w:numPr>
        <w:numId w:val="2"/>
      </w:numPr>
    </w:pPr>
  </w:style>
  <w:style w:type="paragraph" w:styleId="ListBullet3">
    <w:name w:val="List Bullet 3"/>
    <w:basedOn w:val="Normal"/>
    <w:semiHidden/>
    <w:rsid w:val="00955E16"/>
    <w:pPr>
      <w:numPr>
        <w:numId w:val="3"/>
      </w:numPr>
    </w:pPr>
  </w:style>
  <w:style w:type="paragraph" w:styleId="ListBullet4">
    <w:name w:val="List Bullet 4"/>
    <w:basedOn w:val="Normal"/>
    <w:semiHidden/>
    <w:rsid w:val="00955E16"/>
    <w:pPr>
      <w:numPr>
        <w:numId w:val="4"/>
      </w:numPr>
    </w:pPr>
  </w:style>
  <w:style w:type="paragraph" w:styleId="ListBullet5">
    <w:name w:val="List Bullet 5"/>
    <w:basedOn w:val="Normal"/>
    <w:semiHidden/>
    <w:rsid w:val="00955E16"/>
    <w:pPr>
      <w:numPr>
        <w:numId w:val="5"/>
      </w:numPr>
    </w:pPr>
  </w:style>
  <w:style w:type="paragraph" w:styleId="ListContinue">
    <w:name w:val="List Continue"/>
    <w:basedOn w:val="Normal"/>
    <w:semiHidden/>
    <w:rsid w:val="00955E16"/>
    <w:pPr>
      <w:spacing w:after="120"/>
      <w:ind w:left="360"/>
    </w:pPr>
  </w:style>
  <w:style w:type="paragraph" w:styleId="ListContinue2">
    <w:name w:val="List Continue 2"/>
    <w:basedOn w:val="Normal"/>
    <w:semiHidden/>
    <w:rsid w:val="00955E16"/>
    <w:pPr>
      <w:spacing w:after="120"/>
      <w:ind w:left="720"/>
    </w:pPr>
  </w:style>
  <w:style w:type="paragraph" w:styleId="ListContinue3">
    <w:name w:val="List Continue 3"/>
    <w:basedOn w:val="Normal"/>
    <w:semiHidden/>
    <w:rsid w:val="00955E16"/>
    <w:pPr>
      <w:spacing w:after="120"/>
      <w:ind w:left="1080"/>
    </w:pPr>
  </w:style>
  <w:style w:type="paragraph" w:styleId="ListContinue4">
    <w:name w:val="List Continue 4"/>
    <w:basedOn w:val="Normal"/>
    <w:semiHidden/>
    <w:rsid w:val="00955E16"/>
    <w:pPr>
      <w:spacing w:after="120"/>
      <w:ind w:left="1440"/>
    </w:pPr>
  </w:style>
  <w:style w:type="paragraph" w:styleId="ListContinue5">
    <w:name w:val="List Continue 5"/>
    <w:basedOn w:val="Normal"/>
    <w:semiHidden/>
    <w:rsid w:val="00955E16"/>
    <w:pPr>
      <w:spacing w:after="120"/>
      <w:ind w:left="1800"/>
    </w:pPr>
  </w:style>
  <w:style w:type="paragraph" w:styleId="ListNumber">
    <w:name w:val="List Number"/>
    <w:basedOn w:val="Normal"/>
    <w:semiHidden/>
    <w:rsid w:val="00955E16"/>
    <w:pPr>
      <w:numPr>
        <w:numId w:val="6"/>
      </w:numPr>
    </w:pPr>
  </w:style>
  <w:style w:type="paragraph" w:styleId="ListNumber2">
    <w:name w:val="List Number 2"/>
    <w:basedOn w:val="Normal"/>
    <w:semiHidden/>
    <w:rsid w:val="00955E16"/>
    <w:pPr>
      <w:numPr>
        <w:numId w:val="7"/>
      </w:numPr>
    </w:pPr>
  </w:style>
  <w:style w:type="paragraph" w:styleId="ListNumber3">
    <w:name w:val="List Number 3"/>
    <w:basedOn w:val="Normal"/>
    <w:semiHidden/>
    <w:rsid w:val="00955E16"/>
    <w:pPr>
      <w:numPr>
        <w:numId w:val="8"/>
      </w:numPr>
    </w:pPr>
  </w:style>
  <w:style w:type="paragraph" w:styleId="ListNumber4">
    <w:name w:val="List Number 4"/>
    <w:basedOn w:val="Normal"/>
    <w:semiHidden/>
    <w:rsid w:val="00955E16"/>
    <w:pPr>
      <w:numPr>
        <w:numId w:val="9"/>
      </w:numPr>
    </w:pPr>
  </w:style>
  <w:style w:type="paragraph" w:styleId="ListNumber5">
    <w:name w:val="List Number 5"/>
    <w:basedOn w:val="Normal"/>
    <w:semiHidden/>
    <w:rsid w:val="00955E16"/>
    <w:pPr>
      <w:numPr>
        <w:numId w:val="10"/>
      </w:numPr>
    </w:pPr>
  </w:style>
  <w:style w:type="paragraph" w:styleId="MessageHeader">
    <w:name w:val="Message Header"/>
    <w:basedOn w:val="Normal"/>
    <w:semiHidden/>
    <w:rsid w:val="00955E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Cs w:val="24"/>
    </w:rPr>
  </w:style>
  <w:style w:type="paragraph" w:styleId="NormalWeb">
    <w:name w:val="Normal (Web)"/>
    <w:basedOn w:val="Normal"/>
    <w:semiHidden/>
    <w:rsid w:val="00955E16"/>
    <w:rPr>
      <w:szCs w:val="24"/>
    </w:rPr>
  </w:style>
  <w:style w:type="paragraph" w:styleId="NormalIndent">
    <w:name w:val="Normal Indent"/>
    <w:basedOn w:val="Normal"/>
    <w:semiHidden/>
    <w:rsid w:val="00955E16"/>
    <w:pPr>
      <w:ind w:left="720"/>
    </w:pPr>
  </w:style>
  <w:style w:type="paragraph" w:styleId="NoteHeading">
    <w:name w:val="Note Heading"/>
    <w:basedOn w:val="Normal"/>
    <w:next w:val="Normal"/>
    <w:semiHidden/>
    <w:rsid w:val="00955E16"/>
  </w:style>
  <w:style w:type="character" w:styleId="PageNumber">
    <w:name w:val="page number"/>
    <w:basedOn w:val="DefaultParagraphFont"/>
    <w:semiHidden/>
    <w:rsid w:val="00955E16"/>
  </w:style>
  <w:style w:type="paragraph" w:styleId="PlainText">
    <w:name w:val="Plain Text"/>
    <w:basedOn w:val="Normal"/>
    <w:semiHidden/>
    <w:rsid w:val="00955E16"/>
    <w:rPr>
      <w:rFonts w:ascii="Courier New" w:hAnsi="Courier New" w:cs="Courier New"/>
      <w:sz w:val="20"/>
    </w:rPr>
  </w:style>
  <w:style w:type="paragraph" w:styleId="Salutation">
    <w:name w:val="Salutation"/>
    <w:basedOn w:val="Normal"/>
    <w:next w:val="Normal"/>
    <w:semiHidden/>
    <w:rsid w:val="00955E16"/>
  </w:style>
  <w:style w:type="paragraph" w:styleId="Signature">
    <w:name w:val="Signature"/>
    <w:basedOn w:val="Normal"/>
    <w:semiHidden/>
    <w:rsid w:val="00955E16"/>
    <w:pPr>
      <w:ind w:left="4320"/>
    </w:pPr>
  </w:style>
  <w:style w:type="character" w:styleId="Strong">
    <w:name w:val="Strong"/>
    <w:basedOn w:val="DefaultParagraphFont"/>
    <w:rsid w:val="00955E16"/>
    <w:rPr>
      <w:b/>
      <w:bCs/>
    </w:rPr>
  </w:style>
  <w:style w:type="paragraph" w:styleId="Subtitle">
    <w:name w:val="Subtitle"/>
    <w:basedOn w:val="Normal"/>
    <w:rsid w:val="00955E16"/>
    <w:pPr>
      <w:spacing w:after="60"/>
      <w:jc w:val="center"/>
      <w:outlineLvl w:val="1"/>
    </w:pPr>
    <w:rPr>
      <w:rFonts w:ascii="Arial" w:hAnsi="Arial" w:cs="Arial"/>
      <w:szCs w:val="24"/>
    </w:rPr>
  </w:style>
  <w:style w:type="table" w:styleId="Table3Deffects1">
    <w:name w:val="Table 3D effects 1"/>
    <w:basedOn w:val="TableNormal"/>
    <w:semiHidden/>
    <w:rsid w:val="00955E16"/>
    <w:pPr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955E16"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955E16"/>
    <w:pPr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955E16"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955E16"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955E16"/>
    <w:pPr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955E16"/>
    <w:pPr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955E16"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955E16"/>
    <w:pPr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955E16"/>
    <w:pPr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955E16"/>
    <w:pPr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955E16"/>
    <w:pPr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955E16"/>
    <w:pPr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955E16"/>
    <w:pPr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955E16"/>
    <w:pPr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955E16"/>
    <w:pPr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955E16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955E16"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955E16"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955E16"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955E16"/>
    <w:pPr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955E16"/>
    <w:pPr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955E16"/>
    <w:pPr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955E16"/>
    <w:pPr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955E16"/>
    <w:pPr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955E16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955E16"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955E16"/>
    <w:pPr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955E16"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955E16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955E16"/>
    <w:pPr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955E16"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955E16"/>
    <w:pPr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955E16"/>
    <w:pPr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955E16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955E16"/>
    <w:pPr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955E16"/>
    <w:pPr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955E16"/>
    <w:pPr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rsid w:val="00955E16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styleId="FootnoteReference">
    <w:name w:val="footnote reference"/>
    <w:basedOn w:val="DefaultParagraphFont"/>
    <w:rsid w:val="00B3251E"/>
    <w:rPr>
      <w:vertAlign w:val="superscript"/>
    </w:rPr>
  </w:style>
  <w:style w:type="paragraph" w:styleId="FootnoteText">
    <w:name w:val="footnote text"/>
    <w:basedOn w:val="Normal"/>
    <w:qFormat/>
    <w:rsid w:val="00CD0CDF"/>
    <w:pPr>
      <w:spacing w:before="120"/>
      <w:ind w:firstLine="720"/>
    </w:pPr>
    <w:rPr>
      <w:sz w:val="20"/>
    </w:rPr>
  </w:style>
  <w:style w:type="paragraph" w:customStyle="1" w:styleId="BlockQuote">
    <w:name w:val="Block Quote"/>
    <w:basedOn w:val="BodyTextIndented"/>
    <w:qFormat/>
    <w:rsid w:val="00584CF8"/>
    <w:pPr>
      <w:spacing w:before="120" w:line="240" w:lineRule="auto"/>
      <w:ind w:left="720" w:right="720" w:firstLine="0"/>
    </w:pPr>
  </w:style>
  <w:style w:type="paragraph" w:customStyle="1" w:styleId="BodyTextUnindented">
    <w:name w:val="Body Text Unindented"/>
    <w:basedOn w:val="BodyTextIndented"/>
    <w:qFormat/>
    <w:rsid w:val="001A717E"/>
    <w:pPr>
      <w:ind w:firstLine="0"/>
    </w:pPr>
  </w:style>
  <w:style w:type="paragraph" w:customStyle="1" w:styleId="NoFormatting">
    <w:name w:val="No Formatting"/>
    <w:basedOn w:val="Normal"/>
    <w:link w:val="NoFormattingChar"/>
    <w:qFormat/>
    <w:rsid w:val="00630604"/>
  </w:style>
  <w:style w:type="character" w:customStyle="1" w:styleId="NoFormattingChar">
    <w:name w:val="No Formatting Char"/>
    <w:basedOn w:val="DefaultParagraphFont"/>
    <w:link w:val="NoFormatting"/>
    <w:rsid w:val="00630604"/>
    <w:rPr>
      <w:sz w:val="24"/>
      <w:lang w:eastAsia="zh-TW"/>
    </w:rPr>
  </w:style>
  <w:style w:type="paragraph" w:styleId="BalloonText">
    <w:name w:val="Balloon Text"/>
    <w:basedOn w:val="Normal"/>
    <w:link w:val="BalloonTextChar"/>
    <w:semiHidden/>
    <w:unhideWhenUsed/>
    <w:rsid w:val="00AF13A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F13AC"/>
    <w:rPr>
      <w:rFonts w:ascii="Segoe UI" w:hAnsi="Segoe UI" w:cs="Segoe UI"/>
      <w:sz w:val="18"/>
      <w:szCs w:val="18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ORD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376137-FED1-4B14-BE82-E5FA25FF1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ORDER.DOT</Template>
  <TotalTime>1</TotalTime>
  <Pages>1</Pages>
  <Words>139</Words>
  <Characters>859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Kang</dc:creator>
  <cp:lastModifiedBy>Wharton, Laurie</cp:lastModifiedBy>
  <cp:revision>3</cp:revision>
  <cp:lastPrinted>2019-02-21T17:09:00Z</cp:lastPrinted>
  <dcterms:created xsi:type="dcterms:W3CDTF">2019-02-22T14:56:00Z</dcterms:created>
  <dcterms:modified xsi:type="dcterms:W3CDTF">2019-02-22T14:56:00Z</dcterms:modified>
</cp:coreProperties>
</file>